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4952A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72BB2BB9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11894346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59E68E59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CEFD5D4" w14:textId="77777777" w:rsidR="00177998" w:rsidRPr="00A87614" w:rsidRDefault="006A48C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2E2C40">
        <w:rPr>
          <w:rFonts w:ascii="Times New Roman" w:hAnsi="Times New Roman"/>
          <w:smallCaps/>
          <w:noProof/>
          <w:sz w:val="20"/>
        </w:rPr>
        <w:t>21 June,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17EB1CA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1B614A5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142D4B6" w14:textId="77777777" w:rsidR="0083416B" w:rsidRDefault="0083416B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Citizenship &amp; Immigration Services</w:t>
      </w:r>
    </w:p>
    <w:p w14:paraId="6BE70AA1" w14:textId="77777777" w:rsidR="0083416B" w:rsidRDefault="0083416B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P.O. Box </w:t>
      </w:r>
      <w:r w:rsidR="008C6330">
        <w:rPr>
          <w:rFonts w:ascii="Times New Roman" w:hAnsi="Times New Roman"/>
          <w:szCs w:val="24"/>
        </w:rPr>
        <w:t>10590</w:t>
      </w:r>
    </w:p>
    <w:p w14:paraId="198FAB64" w14:textId="77777777" w:rsidR="0083416B" w:rsidRDefault="008C6330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Laguna Niguel, CA 92607</w:t>
      </w:r>
    </w:p>
    <w:p w14:paraId="37AEDA32" w14:textId="77777777" w:rsidR="00177998" w:rsidRDefault="00177998" w:rsidP="001C1F65">
      <w:pPr>
        <w:rPr>
          <w:rFonts w:ascii="Times New Roman" w:hAnsi="Times New Roman"/>
          <w:szCs w:val="24"/>
        </w:rPr>
      </w:pPr>
    </w:p>
    <w:p w14:paraId="49F572DA" w14:textId="77777777" w:rsidR="0083416B" w:rsidRDefault="0083416B" w:rsidP="0083416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JI HYE CHOI</w:t>
      </w:r>
    </w:p>
    <w:p w14:paraId="6843E1FF" w14:textId="77777777" w:rsidR="0083416B" w:rsidRDefault="0083416B" w:rsidP="0083416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A-Number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A-214-256-201</w:t>
      </w:r>
    </w:p>
    <w:p w14:paraId="0F41D473" w14:textId="77777777" w:rsidR="0083416B" w:rsidRDefault="0083416B" w:rsidP="0083416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Receipt No.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IOE0901452276</w:t>
      </w:r>
    </w:p>
    <w:p w14:paraId="6B7FE6F6" w14:textId="77777777" w:rsidR="0083416B" w:rsidRDefault="0083416B" w:rsidP="0083416B">
      <w:pPr>
        <w:rPr>
          <w:rFonts w:ascii="Times New Roman" w:hAnsi="Times New Roman"/>
          <w:b/>
          <w:szCs w:val="24"/>
        </w:rPr>
      </w:pPr>
    </w:p>
    <w:p w14:paraId="24CC6B7F" w14:textId="77777777" w:rsidR="0083416B" w:rsidRDefault="0083416B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Reviewing Officer:</w:t>
      </w:r>
    </w:p>
    <w:p w14:paraId="5144B1FD" w14:textId="77777777" w:rsidR="0083416B" w:rsidRDefault="0083416B" w:rsidP="0083416B">
      <w:pPr>
        <w:rPr>
          <w:rFonts w:ascii="Times New Roman" w:hAnsi="Times New Roman"/>
          <w:szCs w:val="24"/>
        </w:rPr>
      </w:pPr>
    </w:p>
    <w:p w14:paraId="536D225B" w14:textId="2E0E16DA" w:rsidR="0083416B" w:rsidRDefault="0083416B" w:rsidP="0083416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Our office represents Ms. Ji </w:t>
      </w:r>
      <w:proofErr w:type="spellStart"/>
      <w:r>
        <w:rPr>
          <w:rFonts w:ascii="Times New Roman" w:hAnsi="Times New Roman"/>
          <w:szCs w:val="24"/>
        </w:rPr>
        <w:t>Hye</w:t>
      </w:r>
      <w:proofErr w:type="spellEnd"/>
      <w:r>
        <w:rPr>
          <w:rFonts w:ascii="Times New Roman" w:hAnsi="Times New Roman"/>
          <w:szCs w:val="24"/>
        </w:rPr>
        <w:t xml:space="preserve"> Choi </w:t>
      </w:r>
      <w:bookmarkStart w:id="0" w:name="_GoBack"/>
      <w:bookmarkEnd w:id="0"/>
      <w:r w:rsidR="002E2C40">
        <w:rPr>
          <w:rFonts w:ascii="Times New Roman" w:hAnsi="Times New Roman"/>
          <w:szCs w:val="24"/>
        </w:rPr>
        <w:t>regarding</w:t>
      </w:r>
      <w:r>
        <w:rPr>
          <w:rFonts w:ascii="Times New Roman" w:hAnsi="Times New Roman"/>
          <w:szCs w:val="24"/>
        </w:rPr>
        <w:t xml:space="preserve"> the above-referenced matter.</w:t>
      </w:r>
    </w:p>
    <w:p w14:paraId="1CCBE908" w14:textId="77777777" w:rsidR="0083416B" w:rsidRDefault="0083416B" w:rsidP="0083416B">
      <w:pPr>
        <w:jc w:val="both"/>
        <w:rPr>
          <w:rFonts w:ascii="Times New Roman" w:hAnsi="Times New Roman"/>
          <w:szCs w:val="24"/>
        </w:rPr>
      </w:pPr>
    </w:p>
    <w:p w14:paraId="55B7A7EE" w14:textId="77777777" w:rsidR="0083416B" w:rsidRDefault="0083416B" w:rsidP="0083416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are in receipt of the Department’s </w:t>
      </w:r>
      <w:r w:rsidR="001B12C0">
        <w:rPr>
          <w:rFonts w:ascii="Times New Roman" w:hAnsi="Times New Roman"/>
          <w:i/>
          <w:szCs w:val="24"/>
        </w:rPr>
        <w:t xml:space="preserve">Request for </w:t>
      </w:r>
      <w:r>
        <w:rPr>
          <w:rFonts w:ascii="Times New Roman" w:hAnsi="Times New Roman"/>
          <w:i/>
          <w:szCs w:val="24"/>
        </w:rPr>
        <w:t>Evidence (I-</w:t>
      </w:r>
      <w:r w:rsidR="00347B6D">
        <w:rPr>
          <w:rFonts w:ascii="Times New Roman" w:hAnsi="Times New Roman"/>
          <w:i/>
          <w:szCs w:val="24"/>
        </w:rPr>
        <w:t>821D</w:t>
      </w:r>
      <w:r w:rsidR="0011049E">
        <w:rPr>
          <w:rFonts w:ascii="Times New Roman" w:hAnsi="Times New Roman"/>
          <w:i/>
          <w:szCs w:val="24"/>
        </w:rPr>
        <w:t>, Deferred Action for Childhood Arrivals</w:t>
      </w:r>
      <w:r w:rsidR="00347B6D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</w:rPr>
        <w:t xml:space="preserve"> dated June 2, 2017.  Enclosed please find the following in response to the Department’s Request(s):</w:t>
      </w:r>
    </w:p>
    <w:p w14:paraId="01B22F01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2BC1EF2A" w14:textId="77777777" w:rsidR="001B12C0" w:rsidRDefault="0011049E" w:rsidP="001B12C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Identity </w:t>
      </w:r>
    </w:p>
    <w:p w14:paraId="4A00E1C5" w14:textId="77777777" w:rsidR="0011049E" w:rsidRDefault="0011049E" w:rsidP="001B12C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Continuous Residence </w:t>
      </w:r>
    </w:p>
    <w:p w14:paraId="1EE2264C" w14:textId="77777777" w:rsidR="0011049E" w:rsidRPr="001B12C0" w:rsidRDefault="0011049E" w:rsidP="001B12C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Proof of </w:t>
      </w:r>
    </w:p>
    <w:p w14:paraId="64E40261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1A3C3C1A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13DA6466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3C4A6450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0CF720F1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7FB762C9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3955C3CA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2A44DF25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2F316236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14918E4E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2F0D1443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23CF2496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5CBB4497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1743343E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0837EAC5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64363C8A" w14:textId="77777777" w:rsidR="001B12C0" w:rsidRPr="00341EEB" w:rsidRDefault="001B12C0" w:rsidP="001B12C0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 xml:space="preserve">Copies of documents submitted are exact photocopies </w:t>
      </w:r>
      <w:r>
        <w:rPr>
          <w:rFonts w:ascii="Times New Roman" w:hAnsi="Times New Roman"/>
          <w:szCs w:val="24"/>
        </w:rPr>
        <w:t xml:space="preserve">of unaltered original documents.  We </w:t>
      </w:r>
      <w:r w:rsidRPr="00341EEB">
        <w:rPr>
          <w:rFonts w:ascii="Times New Roman" w:hAnsi="Times New Roman"/>
          <w:szCs w:val="24"/>
        </w:rPr>
        <w:t xml:space="preserve">understand that we may be required to submit original documents to an Immigration or Consular Office </w:t>
      </w:r>
      <w:proofErr w:type="gramStart"/>
      <w:r w:rsidRPr="00341EEB">
        <w:rPr>
          <w:rFonts w:ascii="Times New Roman" w:hAnsi="Times New Roman"/>
          <w:szCs w:val="24"/>
        </w:rPr>
        <w:t>at a later date</w:t>
      </w:r>
      <w:proofErr w:type="gramEnd"/>
      <w:r w:rsidRPr="00341EEB">
        <w:rPr>
          <w:rFonts w:ascii="Times New Roman" w:hAnsi="Times New Roman"/>
          <w:szCs w:val="24"/>
        </w:rPr>
        <w:t>.</w:t>
      </w:r>
    </w:p>
    <w:p w14:paraId="0FBD6416" w14:textId="77777777" w:rsidR="001B12C0" w:rsidRPr="00341EEB" w:rsidRDefault="001B12C0" w:rsidP="001B12C0">
      <w:pPr>
        <w:jc w:val="both"/>
        <w:rPr>
          <w:rFonts w:ascii="Times New Roman" w:hAnsi="Times New Roman"/>
          <w:szCs w:val="24"/>
        </w:rPr>
      </w:pPr>
    </w:p>
    <w:p w14:paraId="6FB54D52" w14:textId="77777777" w:rsidR="001B12C0" w:rsidRDefault="001B12C0" w:rsidP="001B12C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need additional information, please do not hesitate to contact me.</w:t>
      </w:r>
    </w:p>
    <w:p w14:paraId="19643EDF" w14:textId="77777777" w:rsidR="001B12C0" w:rsidRDefault="001B12C0" w:rsidP="001B12C0">
      <w:pPr>
        <w:jc w:val="both"/>
        <w:rPr>
          <w:rFonts w:ascii="Times New Roman" w:hAnsi="Times New Roman"/>
          <w:szCs w:val="24"/>
        </w:rPr>
      </w:pPr>
    </w:p>
    <w:p w14:paraId="35CCC30F" w14:textId="77777777" w:rsidR="001B12C0" w:rsidRDefault="001B12C0" w:rsidP="001B12C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</w:t>
      </w:r>
    </w:p>
    <w:p w14:paraId="0B63EC52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136DBF69" w14:textId="77777777" w:rsidR="001B12C0" w:rsidRDefault="001B12C0" w:rsidP="001B12C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14:paraId="7454ECC4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790C224C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618CAAA1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6C7AC76A" w14:textId="77777777" w:rsidR="001B12C0" w:rsidRDefault="001B12C0" w:rsidP="001B12C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14:paraId="3D41210C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069DA6CC" w14:textId="77777777" w:rsidR="0083416B" w:rsidRDefault="0083416B" w:rsidP="0083416B">
      <w:pPr>
        <w:jc w:val="both"/>
        <w:rPr>
          <w:rFonts w:ascii="Times New Roman" w:hAnsi="Times New Roman"/>
          <w:szCs w:val="24"/>
        </w:rPr>
      </w:pPr>
    </w:p>
    <w:p w14:paraId="6914A6FD" w14:textId="77777777" w:rsidR="0083416B" w:rsidRPr="0083416B" w:rsidRDefault="0083416B" w:rsidP="0083416B">
      <w:pPr>
        <w:rPr>
          <w:rFonts w:ascii="Times New Roman" w:hAnsi="Times New Roman"/>
          <w:szCs w:val="24"/>
        </w:rPr>
      </w:pPr>
    </w:p>
    <w:sectPr w:rsidR="0083416B" w:rsidRPr="0083416B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079BF" w14:textId="77777777" w:rsidR="009C542B" w:rsidRDefault="009C542B">
      <w:r>
        <w:separator/>
      </w:r>
    </w:p>
  </w:endnote>
  <w:endnote w:type="continuationSeparator" w:id="0">
    <w:p w14:paraId="03E37579" w14:textId="77777777" w:rsidR="009C542B" w:rsidRDefault="009C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447A97D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0C3DEC3E" w14:textId="77777777" w:rsidR="00A53D73" w:rsidRDefault="00626345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Millennium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3E9CB31B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Seattle, </w:t>
    </w:r>
    <w:proofErr w:type="gramStart"/>
    <w:r>
      <w:rPr>
        <w:rFonts w:ascii="Garamond" w:hAnsi="Garamond"/>
        <w:b/>
        <w:i/>
        <w:sz w:val="18"/>
      </w:rPr>
      <w:t>Washington  98104</w:t>
    </w:r>
    <w:proofErr w:type="gramEnd"/>
    <w:r w:rsidR="00177998">
      <w:rPr>
        <w:rFonts w:ascii="Garamond" w:hAnsi="Garamond"/>
        <w:b/>
        <w:i/>
        <w:sz w:val="18"/>
      </w:rPr>
      <w:t xml:space="preserve">   </w:t>
    </w:r>
  </w:p>
  <w:p w14:paraId="1C8FEF93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</w:t>
    </w:r>
    <w:proofErr w:type="gramStart"/>
    <w:r>
      <w:rPr>
        <w:rFonts w:ascii="Garamond" w:hAnsi="Garamond"/>
        <w:b/>
        <w:i/>
        <w:sz w:val="18"/>
      </w:rPr>
      <w:t>voice)</w:t>
    </w:r>
    <w:r w:rsidR="00B14164">
      <w:rPr>
        <w:rFonts w:ascii="Garamond" w:hAnsi="Garamond"/>
        <w:b/>
        <w:i/>
        <w:sz w:val="18"/>
      </w:rPr>
      <w:t xml:space="preserve">   </w:t>
    </w:r>
    <w:proofErr w:type="gramEnd"/>
    <w:r w:rsidR="00B14164">
      <w:rPr>
        <w:rFonts w:ascii="Garamond" w:hAnsi="Garamond"/>
        <w:b/>
        <w:i/>
        <w:sz w:val="18"/>
      </w:rPr>
      <w:t>206.770.7215 (fax)</w:t>
    </w:r>
  </w:p>
  <w:p w14:paraId="58E688EE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F200AF3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2B50C2C0" w14:textId="77777777" w:rsidR="00177998" w:rsidRDefault="009C542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w:pict w14:anchorId="74292905"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2048" type="#_x0000_t202" style="position:absolute;left:0;text-align:left;margin-left:-68.35pt;margin-top:741.6pt;width:151.2pt;height:20.35pt;z-index:-251658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<v:textbox>
            <w:txbxContent>
              <w:p w14:paraId="6A17AAF0" w14:textId="77777777" w:rsidR="00177998" w:rsidRDefault="00177998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2E2C40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14:paraId="2905986C" w14:textId="77777777" w:rsidR="00177998" w:rsidRDefault="006A48C8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177998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626345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Document4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14:paraId="56B53BE7" w14:textId="77777777" w:rsidR="00177998" w:rsidRDefault="00177998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544C1B9C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996EF" w14:textId="77777777" w:rsidR="009C542B" w:rsidRDefault="009C542B">
      <w:r>
        <w:separator/>
      </w:r>
    </w:p>
  </w:footnote>
  <w:footnote w:type="continuationSeparator" w:id="0">
    <w:p w14:paraId="1A59FBD7" w14:textId="77777777" w:rsidR="009C542B" w:rsidRDefault="009C5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235484"/>
    <w:multiLevelType w:val="hybridMultilevel"/>
    <w:tmpl w:val="01E6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doNotDisplayPageBoundaries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345"/>
    <w:rsid w:val="000305AC"/>
    <w:rsid w:val="000A229B"/>
    <w:rsid w:val="000B62A2"/>
    <w:rsid w:val="0011049E"/>
    <w:rsid w:val="00177998"/>
    <w:rsid w:val="001A784D"/>
    <w:rsid w:val="001B12C0"/>
    <w:rsid w:val="001C1F65"/>
    <w:rsid w:val="002A1DDD"/>
    <w:rsid w:val="002D2C95"/>
    <w:rsid w:val="002E2C40"/>
    <w:rsid w:val="00344812"/>
    <w:rsid w:val="00347B6D"/>
    <w:rsid w:val="00403CFA"/>
    <w:rsid w:val="0052414F"/>
    <w:rsid w:val="00554788"/>
    <w:rsid w:val="00567FF2"/>
    <w:rsid w:val="005B2CE4"/>
    <w:rsid w:val="00626345"/>
    <w:rsid w:val="006A48C8"/>
    <w:rsid w:val="006A6C50"/>
    <w:rsid w:val="006D289A"/>
    <w:rsid w:val="007C05A7"/>
    <w:rsid w:val="0083416B"/>
    <w:rsid w:val="008957EE"/>
    <w:rsid w:val="008C6330"/>
    <w:rsid w:val="0095749E"/>
    <w:rsid w:val="009B1544"/>
    <w:rsid w:val="009C542B"/>
    <w:rsid w:val="009F02D0"/>
    <w:rsid w:val="00A53D73"/>
    <w:rsid w:val="00A87614"/>
    <w:rsid w:val="00A97A98"/>
    <w:rsid w:val="00B11FBE"/>
    <w:rsid w:val="00B1416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31EC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B1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Pessoa/Users/Pessoa/Desktop/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0</TotalTime>
  <Pages>2</Pages>
  <Words>146</Words>
  <Characters>838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A. Phillips</cp:lastModifiedBy>
  <cp:revision>3</cp:revision>
  <cp:lastPrinted>2010-09-04T03:20:00Z</cp:lastPrinted>
  <dcterms:created xsi:type="dcterms:W3CDTF">2017-06-21T21:31:00Z</dcterms:created>
  <dcterms:modified xsi:type="dcterms:W3CDTF">2017-06-21T21:47:00Z</dcterms:modified>
</cp:coreProperties>
</file>